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FF21D" w14:textId="77777777" w:rsidR="005D75AF" w:rsidRDefault="005D75AF" w:rsidP="005D75AF">
      <w:pPr>
        <w:rPr>
          <w:lang w:val="en-US"/>
        </w:rPr>
      </w:pPr>
      <w:r>
        <w:rPr>
          <w:u w:val="single"/>
          <w:lang w:val="en-US"/>
        </w:rPr>
        <w:t>William WITNEY</w:t>
      </w:r>
      <w:r>
        <w:rPr>
          <w:lang w:val="en-US"/>
        </w:rPr>
        <w:t xml:space="preserve">  </w:t>
      </w:r>
      <w:proofErr w:type="gramStart"/>
      <w:r>
        <w:rPr>
          <w:lang w:val="en-US"/>
        </w:rPr>
        <w:t xml:space="preserve">   (</w:t>
      </w:r>
      <w:proofErr w:type="gramEnd"/>
      <w:r>
        <w:rPr>
          <w:lang w:val="en-US"/>
        </w:rPr>
        <w:t>fl.1478)</w:t>
      </w:r>
    </w:p>
    <w:p w14:paraId="107825E5" w14:textId="77777777" w:rsidR="005D75AF" w:rsidRDefault="005D75AF" w:rsidP="005D75AF">
      <w:pPr>
        <w:rPr>
          <w:lang w:val="en-US"/>
        </w:rPr>
      </w:pPr>
      <w:r>
        <w:rPr>
          <w:lang w:val="en-US"/>
        </w:rPr>
        <w:t>Usher of the Chamber of Elizabeth Woodville.</w:t>
      </w:r>
    </w:p>
    <w:p w14:paraId="6C52701F" w14:textId="77777777" w:rsidR="005D75AF" w:rsidRDefault="005D75AF" w:rsidP="005D75AF">
      <w:pPr>
        <w:rPr>
          <w:lang w:val="en-US"/>
        </w:rPr>
      </w:pPr>
    </w:p>
    <w:p w14:paraId="31A43C5D" w14:textId="77777777" w:rsidR="005D75AF" w:rsidRDefault="005D75AF" w:rsidP="005D75AF">
      <w:pPr>
        <w:rPr>
          <w:lang w:val="en-US"/>
        </w:rPr>
      </w:pPr>
    </w:p>
    <w:p w14:paraId="04AC933B" w14:textId="77777777" w:rsidR="005D75AF" w:rsidRDefault="005D75AF" w:rsidP="005D75AF">
      <w:pPr>
        <w:rPr>
          <w:lang w:val="en-US"/>
        </w:rPr>
      </w:pPr>
      <w:r>
        <w:rPr>
          <w:lang w:val="en-US"/>
        </w:rPr>
        <w:t>16 Mar.1478</w:t>
      </w:r>
      <w:r>
        <w:rPr>
          <w:lang w:val="en-US"/>
        </w:rPr>
        <w:tab/>
        <w:t>He was appointed Keeper of Farley Castle, Wiltshire, and Parker of Farley.</w:t>
      </w:r>
    </w:p>
    <w:p w14:paraId="6B98F0EF" w14:textId="77777777" w:rsidR="005D75AF" w:rsidRDefault="005D75AF" w:rsidP="005D75AF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(C.P.R. 1476 – 85 pp.91-2)</w:t>
      </w:r>
    </w:p>
    <w:p w14:paraId="655FEAFF" w14:textId="77777777" w:rsidR="005D75AF" w:rsidRDefault="005D75AF" w:rsidP="005D75AF">
      <w:pPr>
        <w:rPr>
          <w:lang w:val="en-US"/>
        </w:rPr>
      </w:pPr>
    </w:p>
    <w:p w14:paraId="2BC72150" w14:textId="77777777" w:rsidR="005D75AF" w:rsidRDefault="005D75AF" w:rsidP="005D75AF">
      <w:pPr>
        <w:rPr>
          <w:lang w:val="en-US"/>
        </w:rPr>
      </w:pPr>
    </w:p>
    <w:p w14:paraId="1155CA64" w14:textId="77777777" w:rsidR="005D75AF" w:rsidRDefault="005D75AF" w:rsidP="005D75AF">
      <w:pPr>
        <w:rPr>
          <w:lang w:val="en-US"/>
        </w:rPr>
      </w:pPr>
      <w:r>
        <w:rPr>
          <w:lang w:val="en-US"/>
        </w:rPr>
        <w:t>13 March 2021</w:t>
      </w:r>
    </w:p>
    <w:p w14:paraId="62CAA5F9" w14:textId="5FA72528" w:rsidR="00BA00AB" w:rsidRPr="00EB3209" w:rsidRDefault="005D7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695EF" w14:textId="77777777" w:rsidR="005D75AF" w:rsidRDefault="005D75AF" w:rsidP="009139A6">
      <w:r>
        <w:separator/>
      </w:r>
    </w:p>
  </w:endnote>
  <w:endnote w:type="continuationSeparator" w:id="0">
    <w:p w14:paraId="262387AD" w14:textId="77777777" w:rsidR="005D75AF" w:rsidRDefault="005D75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E52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BD3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047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E257D" w14:textId="77777777" w:rsidR="005D75AF" w:rsidRDefault="005D75AF" w:rsidP="009139A6">
      <w:r>
        <w:separator/>
      </w:r>
    </w:p>
  </w:footnote>
  <w:footnote w:type="continuationSeparator" w:id="0">
    <w:p w14:paraId="176B58AE" w14:textId="77777777" w:rsidR="005D75AF" w:rsidRDefault="005D75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823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CE9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2FB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AF"/>
    <w:rsid w:val="000666E0"/>
    <w:rsid w:val="002510B7"/>
    <w:rsid w:val="005C130B"/>
    <w:rsid w:val="005D75AF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6CE8E"/>
  <w15:chartTrackingRefBased/>
  <w15:docId w15:val="{478A3C1D-EF9E-45A6-BBC5-B23F775B4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A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cp:lastPrinted>2021-03-13T16:37:00Z</cp:lastPrinted>
  <dcterms:created xsi:type="dcterms:W3CDTF">2021-03-13T16:33:00Z</dcterms:created>
  <dcterms:modified xsi:type="dcterms:W3CDTF">2021-03-13T16:45:00Z</dcterms:modified>
</cp:coreProperties>
</file>